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圆管导热系数测试仪  型号：HAD-HR3K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84020" cy="1684020"/>
            <wp:effectExtent l="0" t="0" r="762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一．HAD-HR3K概述：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本仪器依据GB/T 10296-2008 《绝热层稳态传热性质的测定 圆管法》及ISO 8497：1994《绝热——圆管绝热层的稳态传热特性的测定》适用于各种橡朔管，挤朔管，岩棉、玻璃棉、玻璃纤维管及各种保温管壳类材料。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该仪器用于测试圆管表面的换热系数，导热系数，热传导分析，采用虚拟仪器技术进行检测分析。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二．HAD-HR3K主要技术参数：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1.导热系数测试范围：0.001～10W/m•K；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2.准确度: ±3%，重复性：±2%；温度偏差：±0.5℃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3.分辨力：0.001W/m.K;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3：测试温度：与环境温度差：35--200℃。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4：根据测试管的大小设计专用测试装置。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试样管外径5mm-20mm,壁厚3mm，取样长度500mm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5: 计量段长度为200mm,两端防护段分别为150mm,采用低导热系数的绝热材料隔热。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6：计量功率可调节：0-500W，恒流源加热。加热功率准确度小于：±0.5%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7：功率发热元件采用发热效率高的材料。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8：环境温度控制精度下雨±1℃ 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9：单根管的加热丝功率为1.5KW。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10：多路温度信号采集卡，A/D转换16位，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11：防护段控温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12：主控方式采用计算机控制，数据采集分析处理。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13：简易中文操作系统，使用快捷明了。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14：报告输出存储，可查询。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15：可测试分析：线热导率，表面传热系数，导热系数，面热阻等热传递特性参数。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16：系统精度优于±3%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17:根据材料取样。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HAD-HR3K主要配置：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1、测试主机      一台，2、测试软件   一套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3、数据采集系统  一套，4、计算机     一套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46E99"/>
    <w:rsid w:val="6D535020"/>
    <w:rsid w:val="6FC4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2018-05-25T01:42:00Z</dcterms:created>
  <dc:creator>Administrator</dc:creator>
  <cp:lastModifiedBy>Administrator</cp:lastModifiedBy>
  <dcterms:modified xsi:type="dcterms:W3CDTF">2018-05-25T01:43:00Z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